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954726" w14:textId="77777777" w:rsidR="003F4CCF" w:rsidRDefault="003F4CCF" w:rsidP="00244672">
      <w:pPr>
        <w:jc w:val="right"/>
        <w:rPr>
          <w:sz w:val="24"/>
        </w:rPr>
      </w:pPr>
    </w:p>
    <w:p w14:paraId="27943B97" w14:textId="7F752EDC" w:rsidR="001B03EC" w:rsidRPr="00273BBB" w:rsidRDefault="00D27559" w:rsidP="00244672">
      <w:pPr>
        <w:spacing w:line="360" w:lineRule="auto"/>
        <w:jc w:val="right"/>
        <w:rPr>
          <w:rFonts w:ascii="Arial" w:hAnsi="Arial"/>
        </w:rPr>
      </w:pPr>
      <w:r>
        <w:rPr>
          <w:rFonts w:ascii="Arial" w:hAnsi="Arial"/>
        </w:rPr>
        <w:t xml:space="preserve">Załącznik </w:t>
      </w:r>
      <w:r w:rsidR="00BC2CF4">
        <w:rPr>
          <w:rFonts w:ascii="Arial" w:hAnsi="Arial"/>
        </w:rPr>
        <w:t xml:space="preserve">nr </w:t>
      </w:r>
      <w:r w:rsidR="00C74F55">
        <w:rPr>
          <w:rFonts w:ascii="Arial" w:hAnsi="Arial"/>
        </w:rPr>
        <w:t>4b</w:t>
      </w:r>
      <w:r w:rsidR="00244672">
        <w:rPr>
          <w:rFonts w:ascii="Arial" w:hAnsi="Arial"/>
        </w:rPr>
        <w:t xml:space="preserve"> </w:t>
      </w:r>
      <w:r w:rsidR="001B03EC" w:rsidRPr="00273BBB">
        <w:rPr>
          <w:rFonts w:ascii="Arial" w:hAnsi="Arial"/>
        </w:rPr>
        <w:t xml:space="preserve">do </w:t>
      </w:r>
      <w:r w:rsidR="00C74F55">
        <w:rPr>
          <w:rFonts w:ascii="Arial" w:hAnsi="Arial"/>
        </w:rPr>
        <w:t>U</w:t>
      </w:r>
      <w:r w:rsidR="001B03EC" w:rsidRPr="00273BBB">
        <w:rPr>
          <w:rFonts w:ascii="Arial" w:hAnsi="Arial"/>
        </w:rPr>
        <w:t xml:space="preserve">mowy nr </w:t>
      </w:r>
      <w:r w:rsidR="001B03EC">
        <w:rPr>
          <w:rFonts w:ascii="Arial" w:hAnsi="Arial"/>
        </w:rPr>
        <w:t>________________________________</w:t>
      </w:r>
      <w:r w:rsidR="001B03EC" w:rsidRPr="00273BBB">
        <w:rPr>
          <w:rFonts w:ascii="Arial" w:hAnsi="Arial"/>
        </w:rPr>
        <w:t xml:space="preserve">                                                       </w:t>
      </w:r>
    </w:p>
    <w:p w14:paraId="7CBEE69E" w14:textId="77777777" w:rsidR="001B03EC" w:rsidRDefault="001B03EC" w:rsidP="001B03EC">
      <w:pPr>
        <w:spacing w:line="360" w:lineRule="auto"/>
        <w:jc w:val="center"/>
        <w:rPr>
          <w:rFonts w:ascii="Arial" w:hAnsi="Arial"/>
          <w:b/>
          <w:u w:val="single"/>
        </w:rPr>
      </w:pPr>
    </w:p>
    <w:p w14:paraId="42A248A3" w14:textId="77777777" w:rsidR="001B03EC" w:rsidRDefault="001B03EC" w:rsidP="001B03EC">
      <w:pPr>
        <w:spacing w:line="360" w:lineRule="auto"/>
        <w:jc w:val="center"/>
        <w:rPr>
          <w:rFonts w:ascii="Arial" w:hAnsi="Arial"/>
          <w:b/>
          <w:u w:val="single"/>
        </w:rPr>
      </w:pPr>
      <w:r>
        <w:rPr>
          <w:rFonts w:ascii="Arial" w:hAnsi="Arial"/>
          <w:b/>
          <w:u w:val="single"/>
        </w:rPr>
        <w:t>P R O T O K Ó Ł</w:t>
      </w:r>
    </w:p>
    <w:p w14:paraId="66C97E30" w14:textId="77777777" w:rsidR="001B03EC" w:rsidRDefault="001B03EC" w:rsidP="001B03EC">
      <w:pPr>
        <w:spacing w:line="360" w:lineRule="auto"/>
        <w:rPr>
          <w:rFonts w:ascii="Arial" w:hAnsi="Arial"/>
        </w:rPr>
      </w:pPr>
      <w:r w:rsidRPr="008822AE">
        <w:rPr>
          <w:rFonts w:ascii="Arial" w:hAnsi="Arial"/>
          <w:b/>
        </w:rPr>
        <w:t>Z pr</w:t>
      </w:r>
      <w:r>
        <w:rPr>
          <w:rFonts w:ascii="Arial" w:hAnsi="Arial"/>
          <w:b/>
        </w:rPr>
        <w:t>zeglądu pogwarancyjnego (ostatecznego)</w:t>
      </w:r>
      <w:r w:rsidRPr="008822AE">
        <w:rPr>
          <w:rFonts w:ascii="Arial" w:hAnsi="Arial"/>
          <w:b/>
        </w:rPr>
        <w:t xml:space="preserve">  obiektu</w:t>
      </w:r>
      <w:r>
        <w:rPr>
          <w:rFonts w:ascii="Arial" w:hAnsi="Arial"/>
          <w:b/>
        </w:rPr>
        <w:t xml:space="preserve"> </w:t>
      </w:r>
      <w:r w:rsidRPr="008822AE">
        <w:rPr>
          <w:rFonts w:ascii="Arial" w:hAnsi="Arial"/>
          <w:b/>
        </w:rPr>
        <w:t xml:space="preserve"> sporządzony w dniu :</w:t>
      </w:r>
      <w:r>
        <w:rPr>
          <w:rFonts w:ascii="Arial" w:hAnsi="Arial"/>
        </w:rPr>
        <w:t xml:space="preserve"> .........................................................  w   ..........................................................................................</w:t>
      </w:r>
    </w:p>
    <w:p w14:paraId="5AFAE3A2" w14:textId="77777777" w:rsidR="001B03EC" w:rsidRDefault="001B03EC" w:rsidP="001B03EC">
      <w:pPr>
        <w:spacing w:line="360" w:lineRule="auto"/>
        <w:rPr>
          <w:rFonts w:ascii="Arial" w:hAnsi="Arial"/>
        </w:rPr>
      </w:pPr>
      <w:r>
        <w:rPr>
          <w:rFonts w:ascii="Arial" w:hAnsi="Arial"/>
        </w:rPr>
        <w:t>Zadanie zrealizowane zgodnie ze zleceniem/umową Nr .......................................... .............................  z dnia ..............................................</w:t>
      </w:r>
    </w:p>
    <w:p w14:paraId="65FBA2C7" w14:textId="77777777" w:rsidR="001B03EC" w:rsidRDefault="001B03EC" w:rsidP="001B03EC">
      <w:pPr>
        <w:spacing w:line="360" w:lineRule="auto"/>
        <w:rPr>
          <w:rFonts w:ascii="Arial" w:hAnsi="Arial"/>
        </w:rPr>
      </w:pPr>
      <w:r>
        <w:rPr>
          <w:rFonts w:ascii="Arial" w:hAnsi="Arial"/>
          <w:b/>
        </w:rPr>
        <w:t xml:space="preserve">Komisja w składzie </w:t>
      </w:r>
      <w:r>
        <w:rPr>
          <w:rFonts w:ascii="Arial" w:hAnsi="Arial"/>
        </w:rPr>
        <w:t xml:space="preserve"> </w:t>
      </w:r>
    </w:p>
    <w:p w14:paraId="01A09FD6" w14:textId="77777777" w:rsidR="001B03EC" w:rsidRDefault="001B03EC" w:rsidP="001B03EC">
      <w:pPr>
        <w:spacing w:line="360" w:lineRule="auto"/>
        <w:rPr>
          <w:rFonts w:ascii="Arial" w:hAnsi="Arial"/>
        </w:rPr>
      </w:pPr>
      <w:r>
        <w:rPr>
          <w:rFonts w:ascii="Arial" w:hAnsi="Arial"/>
        </w:rPr>
        <w:t>Przedstawiciele Zamawiającego :</w:t>
      </w:r>
    </w:p>
    <w:p w14:paraId="0A208BAB" w14:textId="77777777" w:rsidR="001B03EC" w:rsidRDefault="001B03EC" w:rsidP="001B03EC">
      <w:pPr>
        <w:spacing w:line="360" w:lineRule="auto"/>
        <w:ind w:left="60"/>
        <w:rPr>
          <w:rFonts w:ascii="Arial" w:hAnsi="Arial"/>
        </w:rPr>
      </w:pPr>
      <w:r>
        <w:rPr>
          <w:rFonts w:ascii="Arial" w:hAnsi="Arial"/>
        </w:rPr>
        <w:t xml:space="preserve">  ………………………………………………………………………….</w:t>
      </w:r>
    </w:p>
    <w:p w14:paraId="1D9AD812" w14:textId="77777777" w:rsidR="001B03EC" w:rsidRDefault="001B03EC" w:rsidP="001B03EC">
      <w:pPr>
        <w:spacing w:line="360" w:lineRule="auto"/>
        <w:ind w:left="60"/>
        <w:rPr>
          <w:rFonts w:ascii="Arial" w:hAnsi="Arial"/>
        </w:rPr>
      </w:pPr>
      <w:r>
        <w:rPr>
          <w:rFonts w:ascii="Arial" w:hAnsi="Arial"/>
        </w:rPr>
        <w:t>…………………………………………………………………………….</w:t>
      </w:r>
    </w:p>
    <w:p w14:paraId="585FEB50" w14:textId="77777777" w:rsidR="001B03EC" w:rsidRDefault="001B03EC" w:rsidP="001B03EC">
      <w:pPr>
        <w:spacing w:line="360" w:lineRule="auto"/>
        <w:rPr>
          <w:rFonts w:ascii="Arial" w:hAnsi="Arial"/>
        </w:rPr>
      </w:pPr>
      <w:r>
        <w:rPr>
          <w:rFonts w:ascii="Arial" w:hAnsi="Arial"/>
        </w:rPr>
        <w:t xml:space="preserve">Przedstawiciele Wykonawcy: </w:t>
      </w:r>
    </w:p>
    <w:p w14:paraId="72D34A2B" w14:textId="77777777" w:rsidR="001B03EC" w:rsidRDefault="001B03EC" w:rsidP="001B03EC">
      <w:pPr>
        <w:spacing w:line="360" w:lineRule="auto"/>
        <w:rPr>
          <w:rFonts w:ascii="Arial" w:hAnsi="Arial"/>
        </w:rPr>
      </w:pPr>
      <w:r>
        <w:rPr>
          <w:rFonts w:ascii="Arial" w:hAnsi="Arial"/>
        </w:rPr>
        <w:t xml:space="preserve">  ..............................................................................................................................................</w:t>
      </w:r>
    </w:p>
    <w:p w14:paraId="2ED13D92" w14:textId="77777777" w:rsidR="001B03EC" w:rsidRDefault="001B03EC" w:rsidP="001B03EC">
      <w:pPr>
        <w:spacing w:line="360" w:lineRule="auto"/>
        <w:rPr>
          <w:rFonts w:ascii="Arial" w:hAnsi="Arial"/>
        </w:rPr>
      </w:pPr>
      <w:r>
        <w:rPr>
          <w:rFonts w:ascii="Arial" w:hAnsi="Arial"/>
        </w:rPr>
        <w:t xml:space="preserve">  ............................................................................................................................................</w:t>
      </w:r>
    </w:p>
    <w:p w14:paraId="2C33DDE3" w14:textId="77777777" w:rsidR="001B03EC" w:rsidRDefault="001B03EC" w:rsidP="001B03EC">
      <w:pPr>
        <w:spacing w:line="360" w:lineRule="auto"/>
        <w:rPr>
          <w:rFonts w:ascii="Arial" w:hAnsi="Arial"/>
        </w:rPr>
      </w:pPr>
      <w:r>
        <w:rPr>
          <w:rFonts w:ascii="Arial" w:hAnsi="Arial"/>
        </w:rPr>
        <w:t>Przedstawiciele Podwykonawcy:</w:t>
      </w:r>
    </w:p>
    <w:p w14:paraId="5CD40AC1" w14:textId="77777777" w:rsidR="001B03EC" w:rsidRDefault="001B03EC" w:rsidP="001B03EC">
      <w:pPr>
        <w:spacing w:line="360" w:lineRule="auto"/>
        <w:rPr>
          <w:rFonts w:ascii="Arial" w:hAnsi="Arial"/>
        </w:rPr>
      </w:pPr>
      <w:r>
        <w:rPr>
          <w:rFonts w:ascii="Arial" w:hAnsi="Aria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4DAD7E48" w14:textId="77777777" w:rsidR="001B03EC" w:rsidRDefault="001B03EC" w:rsidP="001B03EC">
      <w:pPr>
        <w:spacing w:line="360" w:lineRule="auto"/>
        <w:rPr>
          <w:rFonts w:ascii="Arial" w:hAnsi="Arial"/>
        </w:rPr>
      </w:pPr>
      <w:r>
        <w:rPr>
          <w:rFonts w:ascii="Arial" w:hAnsi="Arial"/>
        </w:rPr>
        <w:t xml:space="preserve">Określenie przedmiotu przeglądu – zadania 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Na podstawie dokumentów i przeglądu obiektu – urządzeń , komisja stwierdza :  </w:t>
      </w:r>
    </w:p>
    <w:p w14:paraId="13D266C7" w14:textId="77777777" w:rsidR="001B03EC" w:rsidRDefault="001B03EC" w:rsidP="001B03EC">
      <w:pPr>
        <w:spacing w:line="360" w:lineRule="auto"/>
        <w:rPr>
          <w:rFonts w:ascii="Arial" w:hAnsi="Arial"/>
        </w:rPr>
      </w:pPr>
      <w:r>
        <w:rPr>
          <w:rFonts w:ascii="Arial" w:hAnsi="Arial"/>
        </w:rPr>
        <w:t>1.  W okresie gwarancyjnym nie stwierdzono występowania usterek  w obiekcie i urządzeniach.(*)</w:t>
      </w:r>
    </w:p>
    <w:p w14:paraId="09BD92E0" w14:textId="77777777" w:rsidR="001B03EC" w:rsidRDefault="001B03EC" w:rsidP="001B03EC">
      <w:pPr>
        <w:spacing w:line="360" w:lineRule="auto"/>
        <w:rPr>
          <w:rFonts w:ascii="Arial" w:hAnsi="Arial"/>
        </w:rPr>
      </w:pPr>
      <w:r>
        <w:rPr>
          <w:rFonts w:ascii="Arial" w:hAnsi="Arial"/>
        </w:rPr>
        <w:t xml:space="preserve">2. W okresie gwarancyjnym  wystąpiły usterki dające się usunąć, pozwalające na eksploatację </w:t>
      </w:r>
    </w:p>
    <w:p w14:paraId="48B83FCA" w14:textId="77777777" w:rsidR="001B03EC" w:rsidRDefault="001B03EC" w:rsidP="001B03EC">
      <w:pPr>
        <w:spacing w:line="360" w:lineRule="auto"/>
        <w:rPr>
          <w:rFonts w:ascii="Arial" w:hAnsi="Arial"/>
        </w:rPr>
      </w:pPr>
      <w:r>
        <w:rPr>
          <w:rFonts w:ascii="Arial" w:hAnsi="Arial"/>
        </w:rPr>
        <w:t xml:space="preserve">    obiektu zgodnie z  jego przeznaczeniem , nie pozwalające na eksploatacje obiektu: (*)</w:t>
      </w:r>
    </w:p>
    <w:p w14:paraId="5F740CDC" w14:textId="77777777" w:rsidR="001B03EC" w:rsidRDefault="001B03EC" w:rsidP="001B03EC">
      <w:pPr>
        <w:spacing w:line="360" w:lineRule="auto"/>
        <w:rPr>
          <w:rFonts w:ascii="Arial" w:hAnsi="Arial"/>
        </w:rPr>
      </w:pPr>
      <w:r>
        <w:rPr>
          <w:rFonts w:ascii="Arial" w:hAnsi="Arial"/>
        </w:rPr>
        <w:t xml:space="preserve">    Powód odmowy przyjęcia przeglądu pogwarancyjnego: 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21E4405" w14:textId="77777777" w:rsidR="001B03EC" w:rsidRDefault="001B03EC" w:rsidP="001B03EC">
      <w:pPr>
        <w:spacing w:line="360" w:lineRule="auto"/>
        <w:rPr>
          <w:rFonts w:ascii="Arial" w:hAnsi="Arial"/>
        </w:rPr>
      </w:pPr>
      <w:r>
        <w:rPr>
          <w:rFonts w:ascii="Arial" w:hAnsi="Arial"/>
        </w:rPr>
        <w:t>4.Termin usunięcia usterek.....................................................................................................................</w:t>
      </w:r>
    </w:p>
    <w:p w14:paraId="5E241D1A" w14:textId="77777777" w:rsidR="001B03EC" w:rsidRDefault="001B03EC" w:rsidP="001B03EC">
      <w:pPr>
        <w:spacing w:line="360" w:lineRule="auto"/>
        <w:rPr>
          <w:rFonts w:ascii="Arial" w:hAnsi="Arial"/>
        </w:rPr>
      </w:pPr>
      <w:r>
        <w:rPr>
          <w:rFonts w:ascii="Arial" w:hAnsi="Arial"/>
        </w:rPr>
        <w:t xml:space="preserve">4.1 Termin do ponownego odbioru pogwarancyjnego……………………………………………………….. </w:t>
      </w:r>
    </w:p>
    <w:p w14:paraId="2A7D4B83" w14:textId="77777777" w:rsidR="001B03EC" w:rsidRDefault="001B03EC" w:rsidP="001B03EC">
      <w:pPr>
        <w:spacing w:line="360" w:lineRule="auto"/>
        <w:rPr>
          <w:rFonts w:ascii="Arial" w:hAnsi="Arial"/>
        </w:rPr>
      </w:pPr>
      <w:r>
        <w:rPr>
          <w:rFonts w:ascii="Arial" w:hAnsi="Arial"/>
        </w:rPr>
        <w:t>Inne wnioski i zastrzeżenia stron:</w:t>
      </w:r>
    </w:p>
    <w:p w14:paraId="23C69BA3" w14:textId="77777777" w:rsidR="001B03EC" w:rsidRDefault="001B03EC" w:rsidP="001B03EC">
      <w:pPr>
        <w:spacing w:line="360" w:lineRule="auto"/>
        <w:rPr>
          <w:rFonts w:ascii="Arial" w:hAnsi="Arial"/>
        </w:rPr>
      </w:pPr>
      <w:r>
        <w:rPr>
          <w:rFonts w:ascii="Arial" w:hAnsi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54D74CA" w14:textId="77777777" w:rsidR="001B03EC" w:rsidRPr="00690958" w:rsidRDefault="001B03EC" w:rsidP="001B03EC">
      <w:pPr>
        <w:spacing w:line="360" w:lineRule="auto"/>
        <w:rPr>
          <w:rFonts w:ascii="Arial" w:hAnsi="Arial"/>
        </w:rPr>
      </w:pPr>
      <w:r w:rsidRPr="00690958">
        <w:rPr>
          <w:rFonts w:ascii="Arial" w:hAnsi="Arial"/>
        </w:rPr>
        <w:lastRenderedPageBreak/>
        <w:t>Na tym  protokół zakończono i podpisano</w:t>
      </w:r>
    </w:p>
    <w:p w14:paraId="5786222D" w14:textId="77777777" w:rsidR="001B03EC" w:rsidRPr="00690958" w:rsidRDefault="001B03EC" w:rsidP="001B03EC">
      <w:pPr>
        <w:rPr>
          <w:rFonts w:ascii="Arial" w:hAnsi="Arial"/>
        </w:rPr>
      </w:pPr>
    </w:p>
    <w:p w14:paraId="4FDA0C69" w14:textId="77777777" w:rsidR="001B03EC" w:rsidRPr="00690958" w:rsidRDefault="001B03EC" w:rsidP="001B03EC">
      <w:pPr>
        <w:rPr>
          <w:rFonts w:ascii="Arial" w:hAnsi="Arial"/>
        </w:rPr>
      </w:pPr>
      <w:r w:rsidRPr="00690958">
        <w:rPr>
          <w:rFonts w:ascii="Arial" w:hAnsi="Arial"/>
        </w:rPr>
        <w:t xml:space="preserve">Członkowie komisji ze strony </w:t>
      </w:r>
      <w:r>
        <w:rPr>
          <w:rFonts w:ascii="Arial" w:hAnsi="Arial"/>
        </w:rPr>
        <w:t>Zamawiającego</w:t>
      </w:r>
      <w:r w:rsidRPr="00690958">
        <w:rPr>
          <w:rFonts w:ascii="Arial" w:hAnsi="Arial"/>
        </w:rPr>
        <w:t xml:space="preserve">    ................................................................</w:t>
      </w:r>
      <w:r>
        <w:rPr>
          <w:rFonts w:ascii="Arial" w:hAnsi="Arial"/>
        </w:rPr>
        <w:t>......</w:t>
      </w:r>
    </w:p>
    <w:p w14:paraId="7B1AFFD8" w14:textId="77777777" w:rsidR="001B03EC" w:rsidRPr="00690958" w:rsidRDefault="001B03EC" w:rsidP="001B03EC">
      <w:pPr>
        <w:rPr>
          <w:rFonts w:ascii="Arial" w:hAnsi="Arial"/>
        </w:rPr>
      </w:pPr>
      <w:r w:rsidRPr="00690958">
        <w:rPr>
          <w:rFonts w:ascii="Arial" w:hAnsi="Arial"/>
        </w:rPr>
        <w:t xml:space="preserve">                                                                     ...............................................................</w:t>
      </w:r>
      <w:r>
        <w:rPr>
          <w:rFonts w:ascii="Arial" w:hAnsi="Arial"/>
        </w:rPr>
        <w:t>......</w:t>
      </w:r>
      <w:r w:rsidRPr="00690958">
        <w:rPr>
          <w:rFonts w:ascii="Arial" w:hAnsi="Arial"/>
        </w:rPr>
        <w:t xml:space="preserve">                                                                     </w:t>
      </w:r>
    </w:p>
    <w:p w14:paraId="55D5EA4B" w14:textId="77777777" w:rsidR="001B03EC" w:rsidRPr="00690958" w:rsidRDefault="001B03EC" w:rsidP="001B03EC">
      <w:pPr>
        <w:rPr>
          <w:rFonts w:ascii="Arial" w:hAnsi="Arial"/>
        </w:rPr>
      </w:pPr>
      <w:r w:rsidRPr="00690958">
        <w:rPr>
          <w:rFonts w:ascii="Arial" w:hAnsi="Arial"/>
        </w:rPr>
        <w:t>Członkowie komisji ze strony Wykonawcy      ..............................................................</w:t>
      </w:r>
      <w:r>
        <w:rPr>
          <w:rFonts w:ascii="Arial" w:hAnsi="Arial"/>
        </w:rPr>
        <w:t>.....</w:t>
      </w:r>
    </w:p>
    <w:p w14:paraId="0A8A1D96" w14:textId="77777777" w:rsidR="001B03EC" w:rsidRDefault="001B03EC" w:rsidP="001B03EC">
      <w:pPr>
        <w:rPr>
          <w:rFonts w:ascii="Arial" w:hAnsi="Arial"/>
        </w:rPr>
      </w:pPr>
      <w:r w:rsidRPr="00690958">
        <w:rPr>
          <w:rFonts w:ascii="Arial" w:hAnsi="Arial"/>
        </w:rPr>
        <w:t xml:space="preserve">                                                                         ..............................................................</w:t>
      </w:r>
      <w:r>
        <w:rPr>
          <w:rFonts w:ascii="Arial" w:hAnsi="Arial"/>
        </w:rPr>
        <w:t>.....</w:t>
      </w:r>
    </w:p>
    <w:p w14:paraId="6F9DAAE7" w14:textId="77777777" w:rsidR="001B03EC" w:rsidRDefault="001B03EC" w:rsidP="001B03EC">
      <w:pPr>
        <w:rPr>
          <w:rFonts w:ascii="Arial" w:hAnsi="Arial"/>
        </w:rPr>
      </w:pPr>
      <w:r>
        <w:rPr>
          <w:rFonts w:ascii="Arial" w:hAnsi="Arial"/>
        </w:rPr>
        <w:t>Członkowie komisji ze strony Podwykonawcy    ………………………………………………</w:t>
      </w:r>
    </w:p>
    <w:p w14:paraId="0EB24E97" w14:textId="77777777" w:rsidR="001B03EC" w:rsidRDefault="001B03EC" w:rsidP="001B03EC">
      <w:pPr>
        <w:rPr>
          <w:rFonts w:ascii="Arial" w:hAnsi="Arial"/>
        </w:rPr>
      </w:pPr>
      <w:r>
        <w:rPr>
          <w:rFonts w:ascii="Arial" w:hAnsi="Arial"/>
        </w:rPr>
        <w:t xml:space="preserve">                                                                           ………………………………………………</w:t>
      </w:r>
    </w:p>
    <w:p w14:paraId="697DB545" w14:textId="77777777" w:rsidR="001B03EC" w:rsidRPr="00690958" w:rsidRDefault="001B03EC" w:rsidP="001B03EC">
      <w:pPr>
        <w:rPr>
          <w:rFonts w:ascii="Arial" w:hAnsi="Arial"/>
        </w:rPr>
      </w:pPr>
      <w:r>
        <w:rPr>
          <w:rFonts w:ascii="Arial" w:hAnsi="Arial"/>
        </w:rPr>
        <w:t>Inspektor Nadzoru …………………………………………………………………………………</w:t>
      </w:r>
    </w:p>
    <w:p w14:paraId="169FFDAC" w14:textId="77777777" w:rsidR="001B03EC" w:rsidRDefault="001B03EC" w:rsidP="001B03EC">
      <w:pPr>
        <w:rPr>
          <w:rFonts w:ascii="Arial" w:hAnsi="Arial"/>
        </w:rPr>
      </w:pPr>
    </w:p>
    <w:p w14:paraId="12D36EA7" w14:textId="77777777" w:rsidR="001B03EC" w:rsidRPr="00C06512" w:rsidRDefault="001B03EC" w:rsidP="001B03EC">
      <w:pPr>
        <w:rPr>
          <w:rFonts w:ascii="Arial" w:hAnsi="Arial"/>
        </w:rPr>
      </w:pPr>
      <w:r>
        <w:rPr>
          <w:rFonts w:ascii="Arial" w:hAnsi="Arial"/>
        </w:rPr>
        <w:t xml:space="preserve">Otrzymują:              </w:t>
      </w:r>
      <w:r>
        <w:t xml:space="preserve">                                                                    </w:t>
      </w:r>
    </w:p>
    <w:p w14:paraId="5448B4DD" w14:textId="77777777" w:rsidR="008B6DB9" w:rsidRDefault="008B6DB9">
      <w:pPr>
        <w:jc w:val="both"/>
        <w:rPr>
          <w:rFonts w:ascii="Arial" w:eastAsia="Arial" w:hAnsi="Arial" w:cs="Arial"/>
          <w:sz w:val="16"/>
          <w:szCs w:val="16"/>
        </w:rPr>
      </w:pPr>
    </w:p>
    <w:p w14:paraId="044F64F8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74E13A09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7F7C5118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5F40003A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35558A50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2DA7DF5A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1C3053B1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05077888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0AA7BAF9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5FBC9375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6071E7C3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0CD51223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65258A93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6C421CA4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3F51A75B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3A8E1790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782AD06B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1D8A824C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65B566F6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7B3BE4E6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43C93D39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1A3E7C51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6A33E346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63A2E8F1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7BCF50B2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5B57B320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4E7FB335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140AD744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7EF10B77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0051C42D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5BDFB435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3011487F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2216FFF0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67655ED2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36F386D1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3787C250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6E364E5A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3468C3FD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32338CF7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7EB3A137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4C3CB1BE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4F7B9C1E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5420F96C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100D8BDD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72BB58C7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1849ACAD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5D722F5B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008F8CFB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1E202146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51A934B9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63588EAF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5766C044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1BEAD1BD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1A7CFBC1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47D2E884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012EDBC9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7DB25A99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p w14:paraId="3E4AA2B5" w14:textId="77777777" w:rsidR="00F34CDD" w:rsidRDefault="00F34CDD">
      <w:pPr>
        <w:jc w:val="both"/>
        <w:rPr>
          <w:rFonts w:ascii="Arial" w:eastAsia="Arial" w:hAnsi="Arial" w:cs="Arial"/>
          <w:sz w:val="16"/>
          <w:szCs w:val="16"/>
        </w:rPr>
      </w:pPr>
    </w:p>
    <w:sectPr w:rsidR="00F34CDD" w:rsidSect="00F4608E">
      <w:footerReference w:type="default" r:id="rId8"/>
      <w:pgSz w:w="11906" w:h="16838"/>
      <w:pgMar w:top="993" w:right="1417" w:bottom="1135" w:left="1417" w:header="708" w:footer="26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D3E42" w14:textId="77777777" w:rsidR="00E1392F" w:rsidRDefault="00E1392F">
      <w:r>
        <w:separator/>
      </w:r>
    </w:p>
  </w:endnote>
  <w:endnote w:type="continuationSeparator" w:id="0">
    <w:p w14:paraId="0CBD3FD6" w14:textId="77777777" w:rsidR="00E1392F" w:rsidRDefault="00E13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36664158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57BBE902" w14:textId="77777777" w:rsidR="00564C93" w:rsidRDefault="00564C93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C2CF4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C2CF4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EE6D022" w14:textId="77777777" w:rsidR="00844CCE" w:rsidRPr="00F4608E" w:rsidRDefault="00844CCE">
    <w:pPr>
      <w:pStyle w:val="Stopka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50DA30" w14:textId="77777777" w:rsidR="00E1392F" w:rsidRDefault="00E1392F">
      <w:r>
        <w:rPr>
          <w:color w:val="000000"/>
        </w:rPr>
        <w:separator/>
      </w:r>
    </w:p>
  </w:footnote>
  <w:footnote w:type="continuationSeparator" w:id="0">
    <w:p w14:paraId="501E4D98" w14:textId="77777777" w:rsidR="00E1392F" w:rsidRDefault="00E139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6380872C"/>
    <w:name w:val="WW8Num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isLgl/>
      <w:lvlText w:val="%2)"/>
      <w:lvlJc w:val="left"/>
      <w:pPr>
        <w:tabs>
          <w:tab w:val="num" w:pos="1146"/>
        </w:tabs>
        <w:ind w:left="1146" w:hanging="720"/>
      </w:pPr>
      <w:rPr>
        <w:rFonts w:ascii="Times New Roman" w:eastAsia="Times New Roman" w:hAnsi="Times New Roman" w:cs="Times New Roman" w:hint="default"/>
        <w:b w:val="0"/>
      </w:rPr>
    </w:lvl>
    <w:lvl w:ilvl="2">
      <w:start w:val="1"/>
      <w:numFmt w:val="lowerLetter"/>
      <w:isLgl/>
      <w:lvlText w:val="%3)"/>
      <w:lvlJc w:val="left"/>
      <w:pPr>
        <w:tabs>
          <w:tab w:val="num" w:pos="1572"/>
        </w:tabs>
        <w:ind w:left="1572" w:hanging="720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isLgl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3570"/>
        </w:tabs>
        <w:ind w:left="357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782"/>
        </w:tabs>
        <w:ind w:left="4782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  <w:b/>
      </w:rPr>
    </w:lvl>
  </w:abstractNum>
  <w:abstractNum w:abstractNumId="1" w15:restartNumberingAfterBreak="0">
    <w:nsid w:val="017473AA"/>
    <w:multiLevelType w:val="hybridMultilevel"/>
    <w:tmpl w:val="2F9E2C0A"/>
    <w:lvl w:ilvl="0" w:tplc="90B05D62">
      <w:start w:val="1"/>
      <w:numFmt w:val="decimal"/>
      <w:lvlText w:val="%1."/>
      <w:lvlJc w:val="left"/>
      <w:pPr>
        <w:ind w:left="107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9F1667"/>
    <w:multiLevelType w:val="multilevel"/>
    <w:tmpl w:val="6BF635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" w15:restartNumberingAfterBreak="0">
    <w:nsid w:val="04277F57"/>
    <w:multiLevelType w:val="multilevel"/>
    <w:tmpl w:val="04F81CB2"/>
    <w:lvl w:ilvl="0">
      <w:start w:val="1"/>
      <w:numFmt w:val="lowerLetter"/>
      <w:lvlText w:val="%1."/>
      <w:lvlJc w:val="left"/>
      <w:pPr>
        <w:ind w:left="85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570" w:hanging="360"/>
      </w:pPr>
    </w:lvl>
    <w:lvl w:ilvl="2">
      <w:start w:val="1"/>
      <w:numFmt w:val="lowerRoman"/>
      <w:lvlText w:val="%3."/>
      <w:lvlJc w:val="right"/>
      <w:pPr>
        <w:ind w:left="2290" w:hanging="180"/>
      </w:pPr>
    </w:lvl>
    <w:lvl w:ilvl="3">
      <w:start w:val="1"/>
      <w:numFmt w:val="decimal"/>
      <w:lvlText w:val="%4."/>
      <w:lvlJc w:val="left"/>
      <w:pPr>
        <w:ind w:left="3010" w:hanging="360"/>
      </w:pPr>
    </w:lvl>
    <w:lvl w:ilvl="4">
      <w:start w:val="1"/>
      <w:numFmt w:val="lowerLetter"/>
      <w:lvlText w:val="%5."/>
      <w:lvlJc w:val="left"/>
      <w:pPr>
        <w:ind w:left="3730" w:hanging="360"/>
      </w:pPr>
    </w:lvl>
    <w:lvl w:ilvl="5">
      <w:start w:val="1"/>
      <w:numFmt w:val="lowerRoman"/>
      <w:lvlText w:val="%6."/>
      <w:lvlJc w:val="right"/>
      <w:pPr>
        <w:ind w:left="4450" w:hanging="180"/>
      </w:pPr>
    </w:lvl>
    <w:lvl w:ilvl="6">
      <w:start w:val="1"/>
      <w:numFmt w:val="decimal"/>
      <w:lvlText w:val="%7."/>
      <w:lvlJc w:val="left"/>
      <w:pPr>
        <w:ind w:left="5170" w:hanging="360"/>
      </w:pPr>
    </w:lvl>
    <w:lvl w:ilvl="7">
      <w:start w:val="1"/>
      <w:numFmt w:val="lowerLetter"/>
      <w:lvlText w:val="%8."/>
      <w:lvlJc w:val="left"/>
      <w:pPr>
        <w:ind w:left="5890" w:hanging="360"/>
      </w:pPr>
    </w:lvl>
    <w:lvl w:ilvl="8">
      <w:start w:val="1"/>
      <w:numFmt w:val="lowerRoman"/>
      <w:lvlText w:val="%9."/>
      <w:lvlJc w:val="right"/>
      <w:pPr>
        <w:ind w:left="6610" w:hanging="180"/>
      </w:pPr>
    </w:lvl>
  </w:abstractNum>
  <w:abstractNum w:abstractNumId="4" w15:restartNumberingAfterBreak="0">
    <w:nsid w:val="05257A60"/>
    <w:multiLevelType w:val="multilevel"/>
    <w:tmpl w:val="31AC06C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" w15:restartNumberingAfterBreak="0">
    <w:nsid w:val="064D554E"/>
    <w:multiLevelType w:val="multilevel"/>
    <w:tmpl w:val="D01ECECE"/>
    <w:lvl w:ilvl="0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" w15:restartNumberingAfterBreak="0">
    <w:nsid w:val="06E943A8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7" w15:restartNumberingAfterBreak="0">
    <w:nsid w:val="0A2B38A9"/>
    <w:multiLevelType w:val="singleLevel"/>
    <w:tmpl w:val="CFCA33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8" w15:restartNumberingAfterBreak="0">
    <w:nsid w:val="0B851374"/>
    <w:multiLevelType w:val="multilevel"/>
    <w:tmpl w:val="F0C0751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" w15:restartNumberingAfterBreak="0">
    <w:nsid w:val="15C14BA8"/>
    <w:multiLevelType w:val="multilevel"/>
    <w:tmpl w:val="4A2A7FB6"/>
    <w:lvl w:ilvl="0">
      <w:start w:val="1"/>
      <w:numFmt w:val="lowerLetter"/>
      <w:lvlText w:val="%1."/>
      <w:lvlJc w:val="left"/>
      <w:pPr>
        <w:ind w:left="851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571" w:hanging="360"/>
      </w:pPr>
    </w:lvl>
    <w:lvl w:ilvl="2">
      <w:start w:val="1"/>
      <w:numFmt w:val="lowerRoman"/>
      <w:lvlText w:val="%3."/>
      <w:lvlJc w:val="right"/>
      <w:pPr>
        <w:ind w:left="2291" w:hanging="180"/>
      </w:pPr>
    </w:lvl>
    <w:lvl w:ilvl="3">
      <w:start w:val="1"/>
      <w:numFmt w:val="decimal"/>
      <w:lvlText w:val="%4."/>
      <w:lvlJc w:val="left"/>
      <w:pPr>
        <w:ind w:left="3011" w:hanging="360"/>
      </w:pPr>
    </w:lvl>
    <w:lvl w:ilvl="4">
      <w:start w:val="1"/>
      <w:numFmt w:val="lowerLetter"/>
      <w:lvlText w:val="%5."/>
      <w:lvlJc w:val="left"/>
      <w:pPr>
        <w:ind w:left="3731" w:hanging="360"/>
      </w:pPr>
    </w:lvl>
    <w:lvl w:ilvl="5">
      <w:start w:val="1"/>
      <w:numFmt w:val="lowerRoman"/>
      <w:lvlText w:val="%6."/>
      <w:lvlJc w:val="right"/>
      <w:pPr>
        <w:ind w:left="4451" w:hanging="180"/>
      </w:pPr>
    </w:lvl>
    <w:lvl w:ilvl="6">
      <w:start w:val="1"/>
      <w:numFmt w:val="decimal"/>
      <w:lvlText w:val="%7."/>
      <w:lvlJc w:val="left"/>
      <w:pPr>
        <w:ind w:left="5171" w:hanging="360"/>
      </w:pPr>
    </w:lvl>
    <w:lvl w:ilvl="7">
      <w:start w:val="1"/>
      <w:numFmt w:val="lowerLetter"/>
      <w:lvlText w:val="%8."/>
      <w:lvlJc w:val="left"/>
      <w:pPr>
        <w:ind w:left="5891" w:hanging="360"/>
      </w:pPr>
    </w:lvl>
    <w:lvl w:ilvl="8">
      <w:start w:val="1"/>
      <w:numFmt w:val="lowerRoman"/>
      <w:lvlText w:val="%9."/>
      <w:lvlJc w:val="right"/>
      <w:pPr>
        <w:ind w:left="6611" w:hanging="180"/>
      </w:pPr>
    </w:lvl>
  </w:abstractNum>
  <w:abstractNum w:abstractNumId="10" w15:restartNumberingAfterBreak="0">
    <w:nsid w:val="170668A8"/>
    <w:multiLevelType w:val="multilevel"/>
    <w:tmpl w:val="820C7784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1" w15:restartNumberingAfterBreak="0">
    <w:nsid w:val="177170DB"/>
    <w:multiLevelType w:val="multilevel"/>
    <w:tmpl w:val="FB7426BA"/>
    <w:lvl w:ilvl="0">
      <w:start w:val="4"/>
      <w:numFmt w:val="decimal"/>
      <w:lvlText w:val="%1."/>
      <w:lvlJc w:val="left"/>
      <w:pPr>
        <w:ind w:left="360" w:hanging="360"/>
      </w:pPr>
      <w:rPr>
        <w:rFonts w:ascii="Arial" w:eastAsia="Arial" w:hAnsi="Arial" w:cs="Arial" w:hint="default"/>
      </w:rPr>
    </w:lvl>
    <w:lvl w:ilvl="1">
      <w:start w:val="1"/>
      <w:numFmt w:val="none"/>
      <w:lvlText w:val="%2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%4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%5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%6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%9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1BC214C0"/>
    <w:multiLevelType w:val="multilevel"/>
    <w:tmpl w:val="96604610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3" w15:restartNumberingAfterBreak="0">
    <w:nsid w:val="1D1F705D"/>
    <w:multiLevelType w:val="singleLevel"/>
    <w:tmpl w:val="A030C8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27215D27"/>
    <w:multiLevelType w:val="multilevel"/>
    <w:tmpl w:val="C8E2389C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EC079A"/>
    <w:multiLevelType w:val="multilevel"/>
    <w:tmpl w:val="CFF45F92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none"/>
      <w:lvlText w:val="%2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%4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%5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%6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%9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2D776D33"/>
    <w:multiLevelType w:val="singleLevel"/>
    <w:tmpl w:val="23E46E9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7" w15:restartNumberingAfterBreak="0">
    <w:nsid w:val="32483118"/>
    <w:multiLevelType w:val="hybridMultilevel"/>
    <w:tmpl w:val="5350AF9A"/>
    <w:lvl w:ilvl="0" w:tplc="67BC21CE">
      <w:start w:val="1"/>
      <w:numFmt w:val="decimal"/>
      <w:lvlText w:val="%1."/>
      <w:lvlJc w:val="left"/>
      <w:pPr>
        <w:ind w:left="780" w:hanging="4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4124FEF"/>
    <w:multiLevelType w:val="hybridMultilevel"/>
    <w:tmpl w:val="88C0C534"/>
    <w:lvl w:ilvl="0" w:tplc="21ECCB3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8D50158"/>
    <w:multiLevelType w:val="multilevel"/>
    <w:tmpl w:val="9B64D58C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0" w15:restartNumberingAfterBreak="0">
    <w:nsid w:val="3C09598C"/>
    <w:multiLevelType w:val="multilevel"/>
    <w:tmpl w:val="1A5818CA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1" w15:restartNumberingAfterBreak="0">
    <w:nsid w:val="3ED776F0"/>
    <w:multiLevelType w:val="multilevel"/>
    <w:tmpl w:val="534880C6"/>
    <w:lvl w:ilvl="0">
      <w:start w:val="1"/>
      <w:numFmt w:val="lowerLetter"/>
      <w:lvlText w:val="%1."/>
      <w:lvlJc w:val="left"/>
      <w:pPr>
        <w:ind w:left="85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570" w:hanging="360"/>
      </w:pPr>
    </w:lvl>
    <w:lvl w:ilvl="2">
      <w:start w:val="1"/>
      <w:numFmt w:val="lowerRoman"/>
      <w:lvlText w:val="%3."/>
      <w:lvlJc w:val="right"/>
      <w:pPr>
        <w:ind w:left="2290" w:hanging="180"/>
      </w:pPr>
    </w:lvl>
    <w:lvl w:ilvl="3">
      <w:start w:val="1"/>
      <w:numFmt w:val="decimal"/>
      <w:lvlText w:val="%4."/>
      <w:lvlJc w:val="left"/>
      <w:pPr>
        <w:ind w:left="3010" w:hanging="360"/>
      </w:pPr>
    </w:lvl>
    <w:lvl w:ilvl="4">
      <w:start w:val="1"/>
      <w:numFmt w:val="lowerLetter"/>
      <w:lvlText w:val="%5."/>
      <w:lvlJc w:val="left"/>
      <w:pPr>
        <w:ind w:left="3730" w:hanging="360"/>
      </w:pPr>
    </w:lvl>
    <w:lvl w:ilvl="5">
      <w:start w:val="1"/>
      <w:numFmt w:val="lowerRoman"/>
      <w:lvlText w:val="%6."/>
      <w:lvlJc w:val="right"/>
      <w:pPr>
        <w:ind w:left="4450" w:hanging="180"/>
      </w:pPr>
    </w:lvl>
    <w:lvl w:ilvl="6">
      <w:start w:val="1"/>
      <w:numFmt w:val="decimal"/>
      <w:lvlText w:val="%7."/>
      <w:lvlJc w:val="left"/>
      <w:pPr>
        <w:ind w:left="5170" w:hanging="360"/>
      </w:pPr>
    </w:lvl>
    <w:lvl w:ilvl="7">
      <w:start w:val="1"/>
      <w:numFmt w:val="lowerLetter"/>
      <w:lvlText w:val="%8."/>
      <w:lvlJc w:val="left"/>
      <w:pPr>
        <w:ind w:left="5890" w:hanging="360"/>
      </w:pPr>
    </w:lvl>
    <w:lvl w:ilvl="8">
      <w:start w:val="1"/>
      <w:numFmt w:val="lowerRoman"/>
      <w:lvlText w:val="%9."/>
      <w:lvlJc w:val="right"/>
      <w:pPr>
        <w:ind w:left="6610" w:hanging="180"/>
      </w:pPr>
    </w:lvl>
  </w:abstractNum>
  <w:abstractNum w:abstractNumId="22" w15:restartNumberingAfterBreak="0">
    <w:nsid w:val="3F5971E6"/>
    <w:multiLevelType w:val="multilevel"/>
    <w:tmpl w:val="84485392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3" w15:restartNumberingAfterBreak="0">
    <w:nsid w:val="3F805BD0"/>
    <w:multiLevelType w:val="multilevel"/>
    <w:tmpl w:val="010218A8"/>
    <w:lvl w:ilvl="0">
      <w:start w:val="1"/>
      <w:numFmt w:val="lowerLetter"/>
      <w:lvlText w:val="%1."/>
      <w:lvlJc w:val="left"/>
      <w:pPr>
        <w:ind w:left="85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570" w:hanging="360"/>
      </w:pPr>
    </w:lvl>
    <w:lvl w:ilvl="2">
      <w:start w:val="1"/>
      <w:numFmt w:val="lowerRoman"/>
      <w:lvlText w:val="%3."/>
      <w:lvlJc w:val="right"/>
      <w:pPr>
        <w:ind w:left="2290" w:hanging="180"/>
      </w:pPr>
    </w:lvl>
    <w:lvl w:ilvl="3">
      <w:start w:val="1"/>
      <w:numFmt w:val="decimal"/>
      <w:lvlText w:val="%4."/>
      <w:lvlJc w:val="left"/>
      <w:pPr>
        <w:ind w:left="3010" w:hanging="360"/>
      </w:pPr>
    </w:lvl>
    <w:lvl w:ilvl="4">
      <w:start w:val="1"/>
      <w:numFmt w:val="lowerLetter"/>
      <w:lvlText w:val="%5."/>
      <w:lvlJc w:val="left"/>
      <w:pPr>
        <w:ind w:left="3730" w:hanging="360"/>
      </w:pPr>
    </w:lvl>
    <w:lvl w:ilvl="5">
      <w:start w:val="1"/>
      <w:numFmt w:val="lowerRoman"/>
      <w:lvlText w:val="%6."/>
      <w:lvlJc w:val="right"/>
      <w:pPr>
        <w:ind w:left="4450" w:hanging="180"/>
      </w:pPr>
    </w:lvl>
    <w:lvl w:ilvl="6">
      <w:start w:val="1"/>
      <w:numFmt w:val="decimal"/>
      <w:lvlText w:val="%7."/>
      <w:lvlJc w:val="left"/>
      <w:pPr>
        <w:ind w:left="5170" w:hanging="360"/>
      </w:pPr>
    </w:lvl>
    <w:lvl w:ilvl="7">
      <w:start w:val="1"/>
      <w:numFmt w:val="lowerLetter"/>
      <w:lvlText w:val="%8."/>
      <w:lvlJc w:val="left"/>
      <w:pPr>
        <w:ind w:left="5890" w:hanging="360"/>
      </w:pPr>
    </w:lvl>
    <w:lvl w:ilvl="8">
      <w:start w:val="1"/>
      <w:numFmt w:val="lowerRoman"/>
      <w:lvlText w:val="%9."/>
      <w:lvlJc w:val="right"/>
      <w:pPr>
        <w:ind w:left="6610" w:hanging="180"/>
      </w:pPr>
    </w:lvl>
  </w:abstractNum>
  <w:abstractNum w:abstractNumId="24" w15:restartNumberingAfterBreak="0">
    <w:nsid w:val="42766B0B"/>
    <w:multiLevelType w:val="multilevel"/>
    <w:tmpl w:val="E3D4BC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070"/>
        </w:tabs>
        <w:ind w:left="107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25" w15:restartNumberingAfterBreak="0">
    <w:nsid w:val="43073183"/>
    <w:multiLevelType w:val="hybridMultilevel"/>
    <w:tmpl w:val="D22A501C"/>
    <w:lvl w:ilvl="0" w:tplc="4AF28E98">
      <w:start w:val="1"/>
      <w:numFmt w:val="lowerLetter"/>
      <w:lvlText w:val="%1)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932"/>
        </w:tabs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652"/>
        </w:tabs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72"/>
        </w:tabs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92"/>
        </w:tabs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12"/>
        </w:tabs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32"/>
        </w:tabs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252"/>
        </w:tabs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72"/>
        </w:tabs>
        <w:ind w:left="6972" w:hanging="180"/>
      </w:pPr>
    </w:lvl>
  </w:abstractNum>
  <w:abstractNum w:abstractNumId="26" w15:restartNumberingAfterBreak="0">
    <w:nsid w:val="43B35DF8"/>
    <w:multiLevelType w:val="hybridMultilevel"/>
    <w:tmpl w:val="4B7E8F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5C4AFD9E">
      <w:start w:val="1"/>
      <w:numFmt w:val="decimal"/>
      <w:lvlText w:val="%4."/>
      <w:lvlJc w:val="left"/>
      <w:pPr>
        <w:ind w:left="2880" w:hanging="360"/>
      </w:pPr>
      <w:rPr>
        <w:rFonts w:ascii="Arial" w:hAnsi="Arial" w:cs="Aria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C050BE"/>
    <w:multiLevelType w:val="hybridMultilevel"/>
    <w:tmpl w:val="838CF1D2"/>
    <w:lvl w:ilvl="0" w:tplc="101A02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9423B0"/>
    <w:multiLevelType w:val="hybridMultilevel"/>
    <w:tmpl w:val="B6A6958A"/>
    <w:lvl w:ilvl="0" w:tplc="B7A23556">
      <w:start w:val="3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CE0720"/>
    <w:multiLevelType w:val="multilevel"/>
    <w:tmpl w:val="C818E4F2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0" w15:restartNumberingAfterBreak="0">
    <w:nsid w:val="4C3379B9"/>
    <w:multiLevelType w:val="multilevel"/>
    <w:tmpl w:val="0B1A596E"/>
    <w:lvl w:ilvl="0">
      <w:start w:val="1"/>
      <w:numFmt w:val="decimal"/>
      <w:lvlText w:val="%1)"/>
      <w:lvlJc w:val="left"/>
      <w:pPr>
        <w:tabs>
          <w:tab w:val="num" w:pos="964"/>
        </w:tabs>
        <w:ind w:left="964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4C452C5A"/>
    <w:multiLevelType w:val="multilevel"/>
    <w:tmpl w:val="31AC06C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2" w15:restartNumberingAfterBreak="0">
    <w:nsid w:val="4CC7312A"/>
    <w:multiLevelType w:val="multilevel"/>
    <w:tmpl w:val="989E5092"/>
    <w:lvl w:ilvl="0">
      <w:start w:val="1"/>
      <w:numFmt w:val="lowerLetter"/>
      <w:lvlText w:val="%1."/>
      <w:lvlJc w:val="left"/>
      <w:pPr>
        <w:ind w:left="851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571" w:hanging="360"/>
      </w:pPr>
    </w:lvl>
    <w:lvl w:ilvl="2">
      <w:start w:val="1"/>
      <w:numFmt w:val="lowerRoman"/>
      <w:lvlText w:val="%3."/>
      <w:lvlJc w:val="right"/>
      <w:pPr>
        <w:ind w:left="2291" w:hanging="180"/>
      </w:pPr>
    </w:lvl>
    <w:lvl w:ilvl="3">
      <w:start w:val="1"/>
      <w:numFmt w:val="decimal"/>
      <w:lvlText w:val="%4."/>
      <w:lvlJc w:val="left"/>
      <w:pPr>
        <w:ind w:left="3011" w:hanging="360"/>
      </w:pPr>
    </w:lvl>
    <w:lvl w:ilvl="4">
      <w:start w:val="1"/>
      <w:numFmt w:val="lowerLetter"/>
      <w:lvlText w:val="%5."/>
      <w:lvlJc w:val="left"/>
      <w:pPr>
        <w:ind w:left="3731" w:hanging="360"/>
      </w:pPr>
    </w:lvl>
    <w:lvl w:ilvl="5">
      <w:start w:val="1"/>
      <w:numFmt w:val="lowerRoman"/>
      <w:lvlText w:val="%6."/>
      <w:lvlJc w:val="right"/>
      <w:pPr>
        <w:ind w:left="4451" w:hanging="180"/>
      </w:pPr>
    </w:lvl>
    <w:lvl w:ilvl="6">
      <w:start w:val="1"/>
      <w:numFmt w:val="decimal"/>
      <w:lvlText w:val="%7."/>
      <w:lvlJc w:val="left"/>
      <w:pPr>
        <w:ind w:left="5171" w:hanging="360"/>
      </w:pPr>
    </w:lvl>
    <w:lvl w:ilvl="7">
      <w:start w:val="1"/>
      <w:numFmt w:val="lowerLetter"/>
      <w:lvlText w:val="%8."/>
      <w:lvlJc w:val="left"/>
      <w:pPr>
        <w:ind w:left="5891" w:hanging="360"/>
      </w:pPr>
    </w:lvl>
    <w:lvl w:ilvl="8">
      <w:start w:val="1"/>
      <w:numFmt w:val="lowerRoman"/>
      <w:lvlText w:val="%9."/>
      <w:lvlJc w:val="right"/>
      <w:pPr>
        <w:ind w:left="6611" w:hanging="180"/>
      </w:pPr>
    </w:lvl>
  </w:abstractNum>
  <w:abstractNum w:abstractNumId="33" w15:restartNumberingAfterBreak="0">
    <w:nsid w:val="521C3406"/>
    <w:multiLevelType w:val="multilevel"/>
    <w:tmpl w:val="12C215B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4" w15:restartNumberingAfterBreak="0">
    <w:nsid w:val="538A1EF2"/>
    <w:multiLevelType w:val="multilevel"/>
    <w:tmpl w:val="E5406196"/>
    <w:lvl w:ilvl="0">
      <w:start w:val="1"/>
      <w:numFmt w:val="lowerLetter"/>
      <w:lvlText w:val="%1."/>
      <w:lvlJc w:val="left"/>
      <w:pPr>
        <w:ind w:left="85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570" w:hanging="360"/>
      </w:pPr>
    </w:lvl>
    <w:lvl w:ilvl="2">
      <w:start w:val="1"/>
      <w:numFmt w:val="lowerRoman"/>
      <w:lvlText w:val="%3."/>
      <w:lvlJc w:val="right"/>
      <w:pPr>
        <w:ind w:left="2290" w:hanging="180"/>
      </w:pPr>
    </w:lvl>
    <w:lvl w:ilvl="3">
      <w:start w:val="1"/>
      <w:numFmt w:val="decimal"/>
      <w:lvlText w:val="%4."/>
      <w:lvlJc w:val="left"/>
      <w:pPr>
        <w:ind w:left="3010" w:hanging="360"/>
      </w:pPr>
    </w:lvl>
    <w:lvl w:ilvl="4">
      <w:start w:val="1"/>
      <w:numFmt w:val="lowerLetter"/>
      <w:lvlText w:val="%5."/>
      <w:lvlJc w:val="left"/>
      <w:pPr>
        <w:ind w:left="3730" w:hanging="360"/>
      </w:pPr>
    </w:lvl>
    <w:lvl w:ilvl="5">
      <w:start w:val="1"/>
      <w:numFmt w:val="lowerRoman"/>
      <w:lvlText w:val="%6."/>
      <w:lvlJc w:val="right"/>
      <w:pPr>
        <w:ind w:left="4450" w:hanging="180"/>
      </w:pPr>
    </w:lvl>
    <w:lvl w:ilvl="6">
      <w:start w:val="1"/>
      <w:numFmt w:val="decimal"/>
      <w:lvlText w:val="%7."/>
      <w:lvlJc w:val="left"/>
      <w:pPr>
        <w:ind w:left="5170" w:hanging="360"/>
      </w:pPr>
    </w:lvl>
    <w:lvl w:ilvl="7">
      <w:start w:val="1"/>
      <w:numFmt w:val="lowerLetter"/>
      <w:lvlText w:val="%8."/>
      <w:lvlJc w:val="left"/>
      <w:pPr>
        <w:ind w:left="5890" w:hanging="360"/>
      </w:pPr>
    </w:lvl>
    <w:lvl w:ilvl="8">
      <w:start w:val="1"/>
      <w:numFmt w:val="lowerRoman"/>
      <w:lvlText w:val="%9."/>
      <w:lvlJc w:val="right"/>
      <w:pPr>
        <w:ind w:left="6610" w:hanging="180"/>
      </w:pPr>
    </w:lvl>
  </w:abstractNum>
  <w:abstractNum w:abstractNumId="35" w15:restartNumberingAfterBreak="0">
    <w:nsid w:val="544C2F88"/>
    <w:multiLevelType w:val="hybridMultilevel"/>
    <w:tmpl w:val="6E0E979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4BE42A5"/>
    <w:multiLevelType w:val="multilevel"/>
    <w:tmpl w:val="3C2A67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7" w15:restartNumberingAfterBreak="0">
    <w:nsid w:val="55B83335"/>
    <w:multiLevelType w:val="hybridMultilevel"/>
    <w:tmpl w:val="5380EE04"/>
    <w:lvl w:ilvl="0" w:tplc="C060A6FA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8" w15:restartNumberingAfterBreak="0">
    <w:nsid w:val="59C942FC"/>
    <w:multiLevelType w:val="multilevel"/>
    <w:tmpl w:val="10CA8D6E"/>
    <w:lvl w:ilvl="0">
      <w:start w:val="1"/>
      <w:numFmt w:val="lowerLetter"/>
      <w:lvlText w:val="%1."/>
      <w:lvlJc w:val="left"/>
      <w:pPr>
        <w:ind w:left="85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570" w:hanging="360"/>
      </w:pPr>
    </w:lvl>
    <w:lvl w:ilvl="2">
      <w:start w:val="1"/>
      <w:numFmt w:val="lowerRoman"/>
      <w:lvlText w:val="%3."/>
      <w:lvlJc w:val="right"/>
      <w:pPr>
        <w:ind w:left="2290" w:hanging="180"/>
      </w:pPr>
    </w:lvl>
    <w:lvl w:ilvl="3">
      <w:start w:val="1"/>
      <w:numFmt w:val="decimal"/>
      <w:lvlText w:val="%4."/>
      <w:lvlJc w:val="left"/>
      <w:pPr>
        <w:ind w:left="3010" w:hanging="360"/>
      </w:pPr>
    </w:lvl>
    <w:lvl w:ilvl="4">
      <w:start w:val="1"/>
      <w:numFmt w:val="lowerLetter"/>
      <w:lvlText w:val="%5."/>
      <w:lvlJc w:val="left"/>
      <w:pPr>
        <w:ind w:left="3730" w:hanging="360"/>
      </w:pPr>
    </w:lvl>
    <w:lvl w:ilvl="5">
      <w:start w:val="1"/>
      <w:numFmt w:val="lowerRoman"/>
      <w:lvlText w:val="%6."/>
      <w:lvlJc w:val="right"/>
      <w:pPr>
        <w:ind w:left="4450" w:hanging="180"/>
      </w:pPr>
    </w:lvl>
    <w:lvl w:ilvl="6">
      <w:start w:val="1"/>
      <w:numFmt w:val="decimal"/>
      <w:lvlText w:val="%7."/>
      <w:lvlJc w:val="left"/>
      <w:pPr>
        <w:ind w:left="5170" w:hanging="360"/>
      </w:pPr>
    </w:lvl>
    <w:lvl w:ilvl="7">
      <w:start w:val="1"/>
      <w:numFmt w:val="lowerLetter"/>
      <w:lvlText w:val="%8."/>
      <w:lvlJc w:val="left"/>
      <w:pPr>
        <w:ind w:left="5890" w:hanging="360"/>
      </w:pPr>
    </w:lvl>
    <w:lvl w:ilvl="8">
      <w:start w:val="1"/>
      <w:numFmt w:val="lowerRoman"/>
      <w:lvlText w:val="%9."/>
      <w:lvlJc w:val="right"/>
      <w:pPr>
        <w:ind w:left="6610" w:hanging="180"/>
      </w:pPr>
    </w:lvl>
  </w:abstractNum>
  <w:abstractNum w:abstractNumId="39" w15:restartNumberingAfterBreak="0">
    <w:nsid w:val="5ADC7C9E"/>
    <w:multiLevelType w:val="multilevel"/>
    <w:tmpl w:val="30823532"/>
    <w:lvl w:ilvl="0">
      <w:start w:val="1"/>
      <w:numFmt w:val="lowerLetter"/>
      <w:lvlText w:val="%1."/>
      <w:lvlJc w:val="left"/>
      <w:pPr>
        <w:ind w:left="85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570" w:hanging="360"/>
      </w:pPr>
    </w:lvl>
    <w:lvl w:ilvl="2">
      <w:start w:val="1"/>
      <w:numFmt w:val="lowerRoman"/>
      <w:lvlText w:val="%3."/>
      <w:lvlJc w:val="right"/>
      <w:pPr>
        <w:ind w:left="2290" w:hanging="180"/>
      </w:pPr>
    </w:lvl>
    <w:lvl w:ilvl="3">
      <w:start w:val="1"/>
      <w:numFmt w:val="decimal"/>
      <w:lvlText w:val="%4."/>
      <w:lvlJc w:val="left"/>
      <w:pPr>
        <w:ind w:left="3010" w:hanging="360"/>
      </w:pPr>
    </w:lvl>
    <w:lvl w:ilvl="4">
      <w:start w:val="1"/>
      <w:numFmt w:val="lowerLetter"/>
      <w:lvlText w:val="%5."/>
      <w:lvlJc w:val="left"/>
      <w:pPr>
        <w:ind w:left="3730" w:hanging="360"/>
      </w:pPr>
    </w:lvl>
    <w:lvl w:ilvl="5">
      <w:start w:val="1"/>
      <w:numFmt w:val="lowerRoman"/>
      <w:lvlText w:val="%6."/>
      <w:lvlJc w:val="right"/>
      <w:pPr>
        <w:ind w:left="4450" w:hanging="180"/>
      </w:pPr>
    </w:lvl>
    <w:lvl w:ilvl="6">
      <w:start w:val="1"/>
      <w:numFmt w:val="decimal"/>
      <w:lvlText w:val="%7."/>
      <w:lvlJc w:val="left"/>
      <w:pPr>
        <w:ind w:left="5170" w:hanging="360"/>
      </w:pPr>
    </w:lvl>
    <w:lvl w:ilvl="7">
      <w:start w:val="1"/>
      <w:numFmt w:val="lowerLetter"/>
      <w:lvlText w:val="%8."/>
      <w:lvlJc w:val="left"/>
      <w:pPr>
        <w:ind w:left="5890" w:hanging="360"/>
      </w:pPr>
    </w:lvl>
    <w:lvl w:ilvl="8">
      <w:start w:val="1"/>
      <w:numFmt w:val="lowerRoman"/>
      <w:lvlText w:val="%9."/>
      <w:lvlJc w:val="right"/>
      <w:pPr>
        <w:ind w:left="6610" w:hanging="180"/>
      </w:pPr>
    </w:lvl>
  </w:abstractNum>
  <w:abstractNum w:abstractNumId="40" w15:restartNumberingAfterBreak="0">
    <w:nsid w:val="5D7C1C97"/>
    <w:multiLevelType w:val="multilevel"/>
    <w:tmpl w:val="0B74B438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1" w15:restartNumberingAfterBreak="0">
    <w:nsid w:val="613C73B5"/>
    <w:multiLevelType w:val="multilevel"/>
    <w:tmpl w:val="37980D4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auto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2" w15:restartNumberingAfterBreak="0">
    <w:nsid w:val="62BE5249"/>
    <w:multiLevelType w:val="multilevel"/>
    <w:tmpl w:val="E3420DA6"/>
    <w:lvl w:ilvl="0">
      <w:start w:val="1"/>
      <w:numFmt w:val="lowerLetter"/>
      <w:lvlText w:val="%1.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3ED4975"/>
    <w:multiLevelType w:val="multilevel"/>
    <w:tmpl w:val="65886FE2"/>
    <w:lvl w:ilvl="0">
      <w:start w:val="1"/>
      <w:numFmt w:val="lowerLetter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4" w15:restartNumberingAfterBreak="0">
    <w:nsid w:val="64FC6434"/>
    <w:multiLevelType w:val="multilevel"/>
    <w:tmpl w:val="F3386E20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7894AB6"/>
    <w:multiLevelType w:val="multilevel"/>
    <w:tmpl w:val="F41A4BD4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6" w15:restartNumberingAfterBreak="0">
    <w:nsid w:val="686A699C"/>
    <w:multiLevelType w:val="multilevel"/>
    <w:tmpl w:val="B0C8639C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7" w15:restartNumberingAfterBreak="0">
    <w:nsid w:val="6894534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8" w15:restartNumberingAfterBreak="0">
    <w:nsid w:val="6951190A"/>
    <w:multiLevelType w:val="multilevel"/>
    <w:tmpl w:val="ADC6FE40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9EF3AAC"/>
    <w:multiLevelType w:val="multilevel"/>
    <w:tmpl w:val="3C5AD882"/>
    <w:lvl w:ilvl="0">
      <w:start w:val="1"/>
      <w:numFmt w:val="lowerLetter"/>
      <w:lvlText w:val="%1."/>
      <w:lvlJc w:val="left"/>
      <w:pPr>
        <w:ind w:left="85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570" w:hanging="360"/>
      </w:pPr>
    </w:lvl>
    <w:lvl w:ilvl="2">
      <w:start w:val="1"/>
      <w:numFmt w:val="lowerRoman"/>
      <w:lvlText w:val="%3."/>
      <w:lvlJc w:val="right"/>
      <w:pPr>
        <w:ind w:left="2290" w:hanging="180"/>
      </w:pPr>
    </w:lvl>
    <w:lvl w:ilvl="3">
      <w:start w:val="1"/>
      <w:numFmt w:val="decimal"/>
      <w:lvlText w:val="%4."/>
      <w:lvlJc w:val="left"/>
      <w:pPr>
        <w:ind w:left="3010" w:hanging="360"/>
      </w:pPr>
    </w:lvl>
    <w:lvl w:ilvl="4">
      <w:start w:val="1"/>
      <w:numFmt w:val="lowerLetter"/>
      <w:lvlText w:val="%5."/>
      <w:lvlJc w:val="left"/>
      <w:pPr>
        <w:ind w:left="3730" w:hanging="360"/>
      </w:pPr>
    </w:lvl>
    <w:lvl w:ilvl="5">
      <w:start w:val="1"/>
      <w:numFmt w:val="lowerRoman"/>
      <w:lvlText w:val="%6."/>
      <w:lvlJc w:val="right"/>
      <w:pPr>
        <w:ind w:left="4450" w:hanging="180"/>
      </w:pPr>
    </w:lvl>
    <w:lvl w:ilvl="6">
      <w:start w:val="1"/>
      <w:numFmt w:val="decimal"/>
      <w:lvlText w:val="%7."/>
      <w:lvlJc w:val="left"/>
      <w:pPr>
        <w:ind w:left="5170" w:hanging="360"/>
      </w:pPr>
    </w:lvl>
    <w:lvl w:ilvl="7">
      <w:start w:val="1"/>
      <w:numFmt w:val="lowerLetter"/>
      <w:lvlText w:val="%8."/>
      <w:lvlJc w:val="left"/>
      <w:pPr>
        <w:ind w:left="5890" w:hanging="360"/>
      </w:pPr>
    </w:lvl>
    <w:lvl w:ilvl="8">
      <w:start w:val="1"/>
      <w:numFmt w:val="lowerRoman"/>
      <w:lvlText w:val="%9."/>
      <w:lvlJc w:val="right"/>
      <w:pPr>
        <w:ind w:left="6610" w:hanging="180"/>
      </w:pPr>
    </w:lvl>
  </w:abstractNum>
  <w:abstractNum w:abstractNumId="50" w15:restartNumberingAfterBreak="0">
    <w:nsid w:val="73D572E4"/>
    <w:multiLevelType w:val="multilevel"/>
    <w:tmpl w:val="F000EFB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742C0DFC"/>
    <w:multiLevelType w:val="multilevel"/>
    <w:tmpl w:val="24AEB3A4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2" w15:restartNumberingAfterBreak="0">
    <w:nsid w:val="74B10595"/>
    <w:multiLevelType w:val="multilevel"/>
    <w:tmpl w:val="D04CA8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53" w15:restartNumberingAfterBreak="0">
    <w:nsid w:val="75117090"/>
    <w:multiLevelType w:val="multilevel"/>
    <w:tmpl w:val="7E02755C"/>
    <w:lvl w:ilvl="0">
      <w:start w:val="1"/>
      <w:numFmt w:val="lowerLetter"/>
      <w:lvlText w:val="%1."/>
      <w:lvlJc w:val="left"/>
      <w:pPr>
        <w:ind w:left="851" w:hanging="360"/>
      </w:pPr>
      <w:rPr>
        <w:rFonts w:ascii="Arial" w:eastAsia="Arial" w:hAnsi="Arial" w:cs="Arial"/>
        <w:sz w:val="22"/>
        <w:szCs w:val="22"/>
      </w:rPr>
    </w:lvl>
    <w:lvl w:ilvl="1">
      <w:start w:val="1"/>
      <w:numFmt w:val="lowerLetter"/>
      <w:lvlText w:val="%2."/>
      <w:lvlJc w:val="left"/>
      <w:pPr>
        <w:ind w:left="1571" w:hanging="360"/>
      </w:pPr>
    </w:lvl>
    <w:lvl w:ilvl="2">
      <w:start w:val="1"/>
      <w:numFmt w:val="lowerRoman"/>
      <w:lvlText w:val="%3."/>
      <w:lvlJc w:val="right"/>
      <w:pPr>
        <w:ind w:left="2291" w:hanging="180"/>
      </w:pPr>
    </w:lvl>
    <w:lvl w:ilvl="3">
      <w:start w:val="1"/>
      <w:numFmt w:val="decimal"/>
      <w:lvlText w:val="%4."/>
      <w:lvlJc w:val="left"/>
      <w:pPr>
        <w:ind w:left="3011" w:hanging="360"/>
      </w:pPr>
    </w:lvl>
    <w:lvl w:ilvl="4">
      <w:start w:val="1"/>
      <w:numFmt w:val="lowerLetter"/>
      <w:lvlText w:val="%5."/>
      <w:lvlJc w:val="left"/>
      <w:pPr>
        <w:ind w:left="3731" w:hanging="360"/>
      </w:pPr>
    </w:lvl>
    <w:lvl w:ilvl="5">
      <w:start w:val="1"/>
      <w:numFmt w:val="lowerRoman"/>
      <w:lvlText w:val="%6."/>
      <w:lvlJc w:val="right"/>
      <w:pPr>
        <w:ind w:left="4451" w:hanging="180"/>
      </w:pPr>
    </w:lvl>
    <w:lvl w:ilvl="6">
      <w:start w:val="1"/>
      <w:numFmt w:val="decimal"/>
      <w:lvlText w:val="%7."/>
      <w:lvlJc w:val="left"/>
      <w:pPr>
        <w:ind w:left="5171" w:hanging="360"/>
      </w:pPr>
    </w:lvl>
    <w:lvl w:ilvl="7">
      <w:start w:val="1"/>
      <w:numFmt w:val="lowerLetter"/>
      <w:lvlText w:val="%8."/>
      <w:lvlJc w:val="left"/>
      <w:pPr>
        <w:ind w:left="5891" w:hanging="360"/>
      </w:pPr>
    </w:lvl>
    <w:lvl w:ilvl="8">
      <w:start w:val="1"/>
      <w:numFmt w:val="lowerRoman"/>
      <w:lvlText w:val="%9."/>
      <w:lvlJc w:val="right"/>
      <w:pPr>
        <w:ind w:left="6611" w:hanging="180"/>
      </w:pPr>
    </w:lvl>
  </w:abstractNum>
  <w:abstractNum w:abstractNumId="54" w15:restartNumberingAfterBreak="0">
    <w:nsid w:val="76091665"/>
    <w:multiLevelType w:val="multilevel"/>
    <w:tmpl w:val="C7FEF1C0"/>
    <w:lvl w:ilvl="0">
      <w:start w:val="1"/>
      <w:numFmt w:val="decimal"/>
      <w:lvlText w:val="%1)"/>
      <w:lvlJc w:val="left"/>
      <w:pPr>
        <w:ind w:left="927" w:hanging="360"/>
      </w:pPr>
      <w:rPr>
        <w:rFonts w:ascii="Arial" w:eastAsia="Arial" w:hAnsi="Arial" w:cs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5" w15:restartNumberingAfterBreak="0">
    <w:nsid w:val="7A4C09F3"/>
    <w:multiLevelType w:val="multilevel"/>
    <w:tmpl w:val="D304E16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6" w15:restartNumberingAfterBreak="0">
    <w:nsid w:val="7C8F4C2C"/>
    <w:multiLevelType w:val="multilevel"/>
    <w:tmpl w:val="3EC69E5C"/>
    <w:styleLink w:val="Styl1"/>
    <w:lvl w:ilvl="0">
      <w:start w:val="2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7" w15:restartNumberingAfterBreak="0">
    <w:nsid w:val="7C9E188C"/>
    <w:multiLevelType w:val="hybridMultilevel"/>
    <w:tmpl w:val="DBA0477C"/>
    <w:lvl w:ilvl="0" w:tplc="584CF21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DD473AF"/>
    <w:multiLevelType w:val="hybridMultilevel"/>
    <w:tmpl w:val="AE76806C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9" w15:restartNumberingAfterBreak="0">
    <w:nsid w:val="7DDF1D39"/>
    <w:multiLevelType w:val="hybridMultilevel"/>
    <w:tmpl w:val="8C809A00"/>
    <w:lvl w:ilvl="0" w:tplc="405EA75E">
      <w:start w:val="1"/>
      <w:numFmt w:val="lowerLetter"/>
      <w:lvlText w:val="%1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1" w:tplc="5A200422">
      <w:start w:val="2"/>
      <w:numFmt w:val="decimal"/>
      <w:lvlText w:val="%2)"/>
      <w:lvlJc w:val="left"/>
      <w:pPr>
        <w:tabs>
          <w:tab w:val="num" w:pos="2215"/>
        </w:tabs>
        <w:ind w:left="221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num w:numId="1" w16cid:durableId="1298954803">
    <w:abstractNumId w:val="55"/>
  </w:num>
  <w:num w:numId="2" w16cid:durableId="241767776">
    <w:abstractNumId w:val="43"/>
  </w:num>
  <w:num w:numId="3" w16cid:durableId="1390684681">
    <w:abstractNumId w:val="29"/>
  </w:num>
  <w:num w:numId="4" w16cid:durableId="1347441536">
    <w:abstractNumId w:val="2"/>
  </w:num>
  <w:num w:numId="5" w16cid:durableId="1359701175">
    <w:abstractNumId w:val="51"/>
  </w:num>
  <w:num w:numId="6" w16cid:durableId="2107311616">
    <w:abstractNumId w:val="41"/>
  </w:num>
  <w:num w:numId="7" w16cid:durableId="1950355804">
    <w:abstractNumId w:val="8"/>
  </w:num>
  <w:num w:numId="8" w16cid:durableId="591819058">
    <w:abstractNumId w:val="53"/>
  </w:num>
  <w:num w:numId="9" w16cid:durableId="1127815982">
    <w:abstractNumId w:val="45"/>
  </w:num>
  <w:num w:numId="10" w16cid:durableId="1546983157">
    <w:abstractNumId w:val="32"/>
  </w:num>
  <w:num w:numId="11" w16cid:durableId="970326748">
    <w:abstractNumId w:val="40"/>
  </w:num>
  <w:num w:numId="12" w16cid:durableId="351422195">
    <w:abstractNumId w:val="54"/>
  </w:num>
  <w:num w:numId="13" w16cid:durableId="617224568">
    <w:abstractNumId w:val="22"/>
  </w:num>
  <w:num w:numId="14" w16cid:durableId="1224560735">
    <w:abstractNumId w:val="33"/>
  </w:num>
  <w:num w:numId="15" w16cid:durableId="718360325">
    <w:abstractNumId w:val="9"/>
  </w:num>
  <w:num w:numId="16" w16cid:durableId="2100440380">
    <w:abstractNumId w:val="42"/>
  </w:num>
  <w:num w:numId="17" w16cid:durableId="2056617957">
    <w:abstractNumId w:val="12"/>
  </w:num>
  <w:num w:numId="18" w16cid:durableId="1310598849">
    <w:abstractNumId w:val="4"/>
  </w:num>
  <w:num w:numId="19" w16cid:durableId="1205169466">
    <w:abstractNumId w:val="5"/>
  </w:num>
  <w:num w:numId="20" w16cid:durableId="450243817">
    <w:abstractNumId w:val="19"/>
  </w:num>
  <w:num w:numId="21" w16cid:durableId="1534885355">
    <w:abstractNumId w:val="34"/>
  </w:num>
  <w:num w:numId="22" w16cid:durableId="271866682">
    <w:abstractNumId w:val="10"/>
  </w:num>
  <w:num w:numId="23" w16cid:durableId="1924218868">
    <w:abstractNumId w:val="23"/>
  </w:num>
  <w:num w:numId="24" w16cid:durableId="1492483483">
    <w:abstractNumId w:val="21"/>
  </w:num>
  <w:num w:numId="25" w16cid:durableId="499200303">
    <w:abstractNumId w:val="49"/>
  </w:num>
  <w:num w:numId="26" w16cid:durableId="749231901">
    <w:abstractNumId w:val="39"/>
  </w:num>
  <w:num w:numId="27" w16cid:durableId="884483435">
    <w:abstractNumId w:val="48"/>
  </w:num>
  <w:num w:numId="28" w16cid:durableId="598224247">
    <w:abstractNumId w:val="3"/>
  </w:num>
  <w:num w:numId="29" w16cid:durableId="1698385883">
    <w:abstractNumId w:val="38"/>
  </w:num>
  <w:num w:numId="30" w16cid:durableId="952637180">
    <w:abstractNumId w:val="44"/>
  </w:num>
  <w:num w:numId="31" w16cid:durableId="86662147">
    <w:abstractNumId w:val="46"/>
  </w:num>
  <w:num w:numId="32" w16cid:durableId="1488790604">
    <w:abstractNumId w:val="14"/>
  </w:num>
  <w:num w:numId="33" w16cid:durableId="589122576">
    <w:abstractNumId w:val="20"/>
  </w:num>
  <w:num w:numId="34" w16cid:durableId="1860779469">
    <w:abstractNumId w:val="28"/>
  </w:num>
  <w:num w:numId="35" w16cid:durableId="183788851">
    <w:abstractNumId w:val="15"/>
  </w:num>
  <w:num w:numId="36" w16cid:durableId="271672707">
    <w:abstractNumId w:val="26"/>
  </w:num>
  <w:num w:numId="37" w16cid:durableId="1142188298">
    <w:abstractNumId w:val="24"/>
  </w:num>
  <w:num w:numId="38" w16cid:durableId="1112086919">
    <w:abstractNumId w:val="36"/>
  </w:num>
  <w:num w:numId="39" w16cid:durableId="2056738851">
    <w:abstractNumId w:val="11"/>
  </w:num>
  <w:num w:numId="40" w16cid:durableId="1106537866">
    <w:abstractNumId w:val="52"/>
  </w:num>
  <w:num w:numId="41" w16cid:durableId="905147960">
    <w:abstractNumId w:val="31"/>
  </w:num>
  <w:num w:numId="42" w16cid:durableId="678895428">
    <w:abstractNumId w:val="1"/>
  </w:num>
  <w:num w:numId="43" w16cid:durableId="1513182589">
    <w:abstractNumId w:val="0"/>
  </w:num>
  <w:num w:numId="44" w16cid:durableId="503513396">
    <w:abstractNumId w:val="59"/>
  </w:num>
  <w:num w:numId="45" w16cid:durableId="1051229105">
    <w:abstractNumId w:val="25"/>
  </w:num>
  <w:num w:numId="46" w16cid:durableId="1901165951">
    <w:abstractNumId w:val="58"/>
  </w:num>
  <w:num w:numId="47" w16cid:durableId="394478662">
    <w:abstractNumId w:val="56"/>
  </w:num>
  <w:num w:numId="48" w16cid:durableId="1811745451">
    <w:abstractNumId w:val="18"/>
  </w:num>
  <w:num w:numId="49" w16cid:durableId="1643002562">
    <w:abstractNumId w:val="6"/>
    <w:lvlOverride w:ilvl="0">
      <w:startOverride w:val="1"/>
    </w:lvlOverride>
  </w:num>
  <w:num w:numId="50" w16cid:durableId="791900799">
    <w:abstractNumId w:val="6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51" w16cid:durableId="76430158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503086936">
    <w:abstractNumId w:val="57"/>
  </w:num>
  <w:num w:numId="53" w16cid:durableId="753209104">
    <w:abstractNumId w:val="27"/>
  </w:num>
  <w:num w:numId="54" w16cid:durableId="287904499">
    <w:abstractNumId w:val="30"/>
  </w:num>
  <w:num w:numId="55" w16cid:durableId="1002244049">
    <w:abstractNumId w:val="35"/>
  </w:num>
  <w:num w:numId="56" w16cid:durableId="1903520324">
    <w:abstractNumId w:val="13"/>
  </w:num>
  <w:num w:numId="57" w16cid:durableId="1817528301">
    <w:abstractNumId w:val="16"/>
  </w:num>
  <w:num w:numId="58" w16cid:durableId="1625841437">
    <w:abstractNumId w:val="50"/>
  </w:num>
  <w:num w:numId="59" w16cid:durableId="676924070">
    <w:abstractNumId w:val="47"/>
  </w:num>
  <w:num w:numId="60" w16cid:durableId="738750741">
    <w:abstractNumId w:val="7"/>
  </w:num>
  <w:num w:numId="61" w16cid:durableId="1838181820">
    <w:abstractNumId w:val="37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3FB0"/>
    <w:rsid w:val="000130CB"/>
    <w:rsid w:val="00015A21"/>
    <w:rsid w:val="00016C65"/>
    <w:rsid w:val="0003276E"/>
    <w:rsid w:val="0003401C"/>
    <w:rsid w:val="00051C45"/>
    <w:rsid w:val="00065094"/>
    <w:rsid w:val="00073ABB"/>
    <w:rsid w:val="00080A03"/>
    <w:rsid w:val="00097489"/>
    <w:rsid w:val="000A515D"/>
    <w:rsid w:val="000A543C"/>
    <w:rsid w:val="000B6548"/>
    <w:rsid w:val="000B6FFA"/>
    <w:rsid w:val="000F72CE"/>
    <w:rsid w:val="00102802"/>
    <w:rsid w:val="001108FA"/>
    <w:rsid w:val="0011558E"/>
    <w:rsid w:val="00115C13"/>
    <w:rsid w:val="001160ED"/>
    <w:rsid w:val="00155A9B"/>
    <w:rsid w:val="00160B80"/>
    <w:rsid w:val="00197CA7"/>
    <w:rsid w:val="001A25A6"/>
    <w:rsid w:val="001B03EC"/>
    <w:rsid w:val="001C21B1"/>
    <w:rsid w:val="001D0A5E"/>
    <w:rsid w:val="001E7C87"/>
    <w:rsid w:val="00201790"/>
    <w:rsid w:val="0020318C"/>
    <w:rsid w:val="002075A5"/>
    <w:rsid w:val="0021173B"/>
    <w:rsid w:val="00212268"/>
    <w:rsid w:val="00221A5C"/>
    <w:rsid w:val="00225D50"/>
    <w:rsid w:val="00234262"/>
    <w:rsid w:val="00234D72"/>
    <w:rsid w:val="00244672"/>
    <w:rsid w:val="0024610C"/>
    <w:rsid w:val="00262E47"/>
    <w:rsid w:val="00272030"/>
    <w:rsid w:val="00282C2F"/>
    <w:rsid w:val="002847E3"/>
    <w:rsid w:val="002B23D4"/>
    <w:rsid w:val="002B4EFB"/>
    <w:rsid w:val="002B5273"/>
    <w:rsid w:val="002C7AE7"/>
    <w:rsid w:val="002F332B"/>
    <w:rsid w:val="00302D3F"/>
    <w:rsid w:val="0031057A"/>
    <w:rsid w:val="00326FB8"/>
    <w:rsid w:val="00355807"/>
    <w:rsid w:val="00383C9B"/>
    <w:rsid w:val="003858FA"/>
    <w:rsid w:val="003A49FE"/>
    <w:rsid w:val="003A5939"/>
    <w:rsid w:val="003B5856"/>
    <w:rsid w:val="003C03DD"/>
    <w:rsid w:val="003C0FEA"/>
    <w:rsid w:val="003D519E"/>
    <w:rsid w:val="003E3B86"/>
    <w:rsid w:val="003E792A"/>
    <w:rsid w:val="003F4CCF"/>
    <w:rsid w:val="0040457A"/>
    <w:rsid w:val="00411BA7"/>
    <w:rsid w:val="00435706"/>
    <w:rsid w:val="00445933"/>
    <w:rsid w:val="00462EFF"/>
    <w:rsid w:val="004673D6"/>
    <w:rsid w:val="00471763"/>
    <w:rsid w:val="004B5240"/>
    <w:rsid w:val="004C6CF5"/>
    <w:rsid w:val="005171C8"/>
    <w:rsid w:val="00535C36"/>
    <w:rsid w:val="00537C2A"/>
    <w:rsid w:val="00544444"/>
    <w:rsid w:val="0054533F"/>
    <w:rsid w:val="00556FF9"/>
    <w:rsid w:val="00564565"/>
    <w:rsid w:val="00564C93"/>
    <w:rsid w:val="005729B5"/>
    <w:rsid w:val="00590A63"/>
    <w:rsid w:val="0059575F"/>
    <w:rsid w:val="005B1321"/>
    <w:rsid w:val="005B1986"/>
    <w:rsid w:val="005B489B"/>
    <w:rsid w:val="005C29A0"/>
    <w:rsid w:val="005C5592"/>
    <w:rsid w:val="005C6599"/>
    <w:rsid w:val="005D75DF"/>
    <w:rsid w:val="005E744A"/>
    <w:rsid w:val="006010EA"/>
    <w:rsid w:val="00604949"/>
    <w:rsid w:val="006122BF"/>
    <w:rsid w:val="006156A3"/>
    <w:rsid w:val="006176F0"/>
    <w:rsid w:val="0063003E"/>
    <w:rsid w:val="00630BE3"/>
    <w:rsid w:val="00632731"/>
    <w:rsid w:val="00632B62"/>
    <w:rsid w:val="00662A7B"/>
    <w:rsid w:val="00663BEA"/>
    <w:rsid w:val="00673D34"/>
    <w:rsid w:val="00674683"/>
    <w:rsid w:val="00684645"/>
    <w:rsid w:val="006A3F8A"/>
    <w:rsid w:val="006B0E19"/>
    <w:rsid w:val="006C54B0"/>
    <w:rsid w:val="006C5F5F"/>
    <w:rsid w:val="006D28C8"/>
    <w:rsid w:val="006D7E54"/>
    <w:rsid w:val="006E56EA"/>
    <w:rsid w:val="00707F0B"/>
    <w:rsid w:val="00711A8A"/>
    <w:rsid w:val="0071337C"/>
    <w:rsid w:val="00732BD9"/>
    <w:rsid w:val="007471D4"/>
    <w:rsid w:val="00753936"/>
    <w:rsid w:val="00764BCD"/>
    <w:rsid w:val="007672BE"/>
    <w:rsid w:val="00780773"/>
    <w:rsid w:val="00782F90"/>
    <w:rsid w:val="007830BC"/>
    <w:rsid w:val="00791176"/>
    <w:rsid w:val="0079550B"/>
    <w:rsid w:val="007C43FC"/>
    <w:rsid w:val="007D199F"/>
    <w:rsid w:val="007D1C5E"/>
    <w:rsid w:val="007D1C9F"/>
    <w:rsid w:val="007D36C2"/>
    <w:rsid w:val="007D7D6D"/>
    <w:rsid w:val="007E119E"/>
    <w:rsid w:val="00800F20"/>
    <w:rsid w:val="00806A38"/>
    <w:rsid w:val="00825CF8"/>
    <w:rsid w:val="008305D7"/>
    <w:rsid w:val="00844CCE"/>
    <w:rsid w:val="00852FB7"/>
    <w:rsid w:val="00860DCA"/>
    <w:rsid w:val="0087236B"/>
    <w:rsid w:val="0087534E"/>
    <w:rsid w:val="00880C26"/>
    <w:rsid w:val="00882690"/>
    <w:rsid w:val="00884EB8"/>
    <w:rsid w:val="00887112"/>
    <w:rsid w:val="00893FB0"/>
    <w:rsid w:val="00896826"/>
    <w:rsid w:val="008A3B2B"/>
    <w:rsid w:val="008B6DB9"/>
    <w:rsid w:val="008C3585"/>
    <w:rsid w:val="008D0614"/>
    <w:rsid w:val="008D234E"/>
    <w:rsid w:val="008E7D74"/>
    <w:rsid w:val="008F0527"/>
    <w:rsid w:val="00922855"/>
    <w:rsid w:val="00935066"/>
    <w:rsid w:val="00942918"/>
    <w:rsid w:val="00957EEA"/>
    <w:rsid w:val="00964869"/>
    <w:rsid w:val="00974BC3"/>
    <w:rsid w:val="00981042"/>
    <w:rsid w:val="00992C24"/>
    <w:rsid w:val="00994B4C"/>
    <w:rsid w:val="0099697A"/>
    <w:rsid w:val="009A0D6B"/>
    <w:rsid w:val="009A4662"/>
    <w:rsid w:val="009F3502"/>
    <w:rsid w:val="00A21DA1"/>
    <w:rsid w:val="00A23CBA"/>
    <w:rsid w:val="00A25C51"/>
    <w:rsid w:val="00A347D7"/>
    <w:rsid w:val="00A615E5"/>
    <w:rsid w:val="00A64FF9"/>
    <w:rsid w:val="00A671C9"/>
    <w:rsid w:val="00A67F8A"/>
    <w:rsid w:val="00A74CEA"/>
    <w:rsid w:val="00AA687D"/>
    <w:rsid w:val="00AB6FD2"/>
    <w:rsid w:val="00AE5174"/>
    <w:rsid w:val="00AF12F8"/>
    <w:rsid w:val="00AF3020"/>
    <w:rsid w:val="00AF69FF"/>
    <w:rsid w:val="00B03325"/>
    <w:rsid w:val="00B10958"/>
    <w:rsid w:val="00B27AC9"/>
    <w:rsid w:val="00B43854"/>
    <w:rsid w:val="00B4564B"/>
    <w:rsid w:val="00B60B32"/>
    <w:rsid w:val="00B61B74"/>
    <w:rsid w:val="00B812A0"/>
    <w:rsid w:val="00B8253F"/>
    <w:rsid w:val="00B826D8"/>
    <w:rsid w:val="00B870A6"/>
    <w:rsid w:val="00B96F01"/>
    <w:rsid w:val="00BA75D0"/>
    <w:rsid w:val="00BC2CF4"/>
    <w:rsid w:val="00BF5C30"/>
    <w:rsid w:val="00C01871"/>
    <w:rsid w:val="00C04CFF"/>
    <w:rsid w:val="00C14C55"/>
    <w:rsid w:val="00C15D65"/>
    <w:rsid w:val="00C27BC0"/>
    <w:rsid w:val="00C42496"/>
    <w:rsid w:val="00C6764B"/>
    <w:rsid w:val="00C7101C"/>
    <w:rsid w:val="00C74F55"/>
    <w:rsid w:val="00C92C3C"/>
    <w:rsid w:val="00CB141A"/>
    <w:rsid w:val="00CC1EE0"/>
    <w:rsid w:val="00CC47F2"/>
    <w:rsid w:val="00CE04F7"/>
    <w:rsid w:val="00D00BD6"/>
    <w:rsid w:val="00D22FD5"/>
    <w:rsid w:val="00D26AE6"/>
    <w:rsid w:val="00D27559"/>
    <w:rsid w:val="00D42710"/>
    <w:rsid w:val="00D42E3C"/>
    <w:rsid w:val="00D61272"/>
    <w:rsid w:val="00D64984"/>
    <w:rsid w:val="00D875AD"/>
    <w:rsid w:val="00DB37F5"/>
    <w:rsid w:val="00DB5C37"/>
    <w:rsid w:val="00DC46AA"/>
    <w:rsid w:val="00DD376F"/>
    <w:rsid w:val="00DD55E8"/>
    <w:rsid w:val="00DE3AA5"/>
    <w:rsid w:val="00E06E76"/>
    <w:rsid w:val="00E1392F"/>
    <w:rsid w:val="00E37B81"/>
    <w:rsid w:val="00E612B9"/>
    <w:rsid w:val="00E81760"/>
    <w:rsid w:val="00EA0296"/>
    <w:rsid w:val="00EA08AA"/>
    <w:rsid w:val="00EA0E4C"/>
    <w:rsid w:val="00EA5603"/>
    <w:rsid w:val="00EB2A52"/>
    <w:rsid w:val="00EC6BE4"/>
    <w:rsid w:val="00ED4694"/>
    <w:rsid w:val="00F0341F"/>
    <w:rsid w:val="00F117DC"/>
    <w:rsid w:val="00F267C2"/>
    <w:rsid w:val="00F32348"/>
    <w:rsid w:val="00F34CDD"/>
    <w:rsid w:val="00F4608E"/>
    <w:rsid w:val="00F61195"/>
    <w:rsid w:val="00F64B7F"/>
    <w:rsid w:val="00F92AA3"/>
    <w:rsid w:val="00FA5FBD"/>
    <w:rsid w:val="00FA642C"/>
    <w:rsid w:val="00FD2ACA"/>
    <w:rsid w:val="00FE3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B2895"/>
  <w15:docId w15:val="{35A5A9D3-D43B-4A83-A497-EE8A765BF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widowControl w:val="0"/>
      <w:suppressAutoHyphens/>
      <w:overflowPunct w:val="0"/>
      <w:autoSpaceDE w:val="0"/>
      <w:autoSpaceDN w:val="0"/>
      <w:textAlignment w:val="baseline"/>
    </w:pPr>
    <w:rPr>
      <w:kern w:val="3"/>
      <w:sz w:val="22"/>
      <w:szCs w:val="2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8B6DB9"/>
    <w:pPr>
      <w:keepNext/>
      <w:widowControl/>
      <w:suppressAutoHyphens w:val="0"/>
      <w:overflowPunct/>
      <w:autoSpaceDE/>
      <w:autoSpaceDN/>
      <w:spacing w:before="240" w:after="60"/>
      <w:textAlignment w:val="auto"/>
      <w:outlineLvl w:val="1"/>
    </w:pPr>
    <w:rPr>
      <w:rFonts w:ascii="Cambria" w:hAnsi="Cambria"/>
      <w:b/>
      <w:bCs/>
      <w:i/>
      <w:iCs/>
      <w:kern w:val="0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pPr>
      <w:ind w:left="720"/>
    </w:pPr>
  </w:style>
  <w:style w:type="paragraph" w:styleId="Tekstpodstawowywcity">
    <w:name w:val="Body Text Indent"/>
    <w:basedOn w:val="Normalny"/>
    <w:pPr>
      <w:widowControl/>
      <w:overflowPunct/>
      <w:autoSpaceDE/>
      <w:ind w:left="360" w:hanging="360"/>
      <w:textAlignment w:val="auto"/>
    </w:pPr>
    <w:rPr>
      <w:rFonts w:ascii="Times New Roman" w:hAnsi="Times New Roman"/>
      <w:kern w:val="0"/>
      <w:sz w:val="24"/>
      <w:szCs w:val="24"/>
      <w:lang w:eastAsia="ar-SA"/>
    </w:rPr>
  </w:style>
  <w:style w:type="character" w:customStyle="1" w:styleId="TekstpodstawowywcityZnak">
    <w:name w:val="Tekst podstawowy wcięty Znak"/>
    <w:rPr>
      <w:rFonts w:ascii="Times New Roman" w:eastAsia="Times New Roman" w:hAnsi="Times New Roman" w:cs="Times New Roman"/>
      <w:kern w:val="0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54B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C54B0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225D50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225D50"/>
    <w:pPr>
      <w:widowControl/>
      <w:suppressAutoHyphens w:val="0"/>
      <w:overflowPunct/>
      <w:autoSpaceDE/>
      <w:autoSpaceDN/>
      <w:textAlignment w:val="auto"/>
    </w:pPr>
    <w:rPr>
      <w:rFonts w:ascii="Times New Roman" w:hAnsi="Times New Roman"/>
      <w:kern w:val="0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25D50"/>
    <w:rPr>
      <w:rFonts w:ascii="Times New Roman" w:hAnsi="Times New Roman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D4271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D42710"/>
    <w:rPr>
      <w:kern w:val="3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F4608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4608E"/>
    <w:rPr>
      <w:kern w:val="3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F4608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4608E"/>
    <w:rPr>
      <w:kern w:val="3"/>
      <w:sz w:val="22"/>
      <w:szCs w:val="22"/>
    </w:rPr>
  </w:style>
  <w:style w:type="numbering" w:customStyle="1" w:styleId="Styl1">
    <w:name w:val="Styl1"/>
    <w:uiPriority w:val="99"/>
    <w:pPr>
      <w:numPr>
        <w:numId w:val="47"/>
      </w:numPr>
    </w:pPr>
  </w:style>
  <w:style w:type="character" w:customStyle="1" w:styleId="Nagwek2Znak">
    <w:name w:val="Nagłówek 2 Znak"/>
    <w:basedOn w:val="Domylnaczcionkaakapitu"/>
    <w:link w:val="Nagwek2"/>
    <w:semiHidden/>
    <w:rsid w:val="008B6DB9"/>
    <w:rPr>
      <w:rFonts w:ascii="Cambria" w:hAnsi="Cambria"/>
      <w:b/>
      <w:bCs/>
      <w:i/>
      <w:iCs/>
      <w:sz w:val="28"/>
      <w:szCs w:val="28"/>
    </w:rPr>
  </w:style>
  <w:style w:type="paragraph" w:styleId="Tytu">
    <w:name w:val="Title"/>
    <w:basedOn w:val="Normalny"/>
    <w:link w:val="TytuZnak"/>
    <w:qFormat/>
    <w:rsid w:val="008B6DB9"/>
    <w:pPr>
      <w:widowControl/>
      <w:suppressAutoHyphens w:val="0"/>
      <w:overflowPunct/>
      <w:autoSpaceDE/>
      <w:autoSpaceDN/>
      <w:jc w:val="center"/>
      <w:textAlignment w:val="auto"/>
    </w:pPr>
    <w:rPr>
      <w:rFonts w:ascii="Times New Roman" w:hAnsi="Times New Roman"/>
      <w:b/>
      <w:kern w:val="0"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8B6DB9"/>
    <w:rPr>
      <w:rFonts w:ascii="Times New Roman" w:hAnsi="Times New Roman"/>
      <w:b/>
      <w:sz w:val="2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34CD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34CDD"/>
    <w:rPr>
      <w:kern w:val="3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3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lk034471\Desktop\WZ%20Umowa%20wykonawcza%20+%20warunki%20p&#322;atno&#347;ci%20z%20dotacji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FBF3BC-5525-4FA3-B099-0B165DC82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WZ Umowa wykonawcza + warunki płatności z dotacji.dot</Template>
  <TotalTime>2</TotalTime>
  <Pages>2</Pages>
  <Words>522</Words>
  <Characters>3136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SA</Company>
  <LinksUpToDate>false</LinksUpToDate>
  <CharactersWithSpaces>3651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Kośnik Leszek</dc:creator>
  <cp:lastModifiedBy>Grzybowska Małgorzata</cp:lastModifiedBy>
  <cp:revision>8</cp:revision>
  <cp:lastPrinted>2015-02-02T07:25:00Z</cp:lastPrinted>
  <dcterms:created xsi:type="dcterms:W3CDTF">2017-02-21T06:19:00Z</dcterms:created>
  <dcterms:modified xsi:type="dcterms:W3CDTF">2024-07-10T11:48:00Z</dcterms:modified>
</cp:coreProperties>
</file>